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905" w:rsidRDefault="00C42905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42905" w:rsidRDefault="00C42905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42905" w:rsidRDefault="00C42905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C42905" w:rsidRDefault="00C42905" w:rsidP="00F63D91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603"/>
        <w:gridCol w:w="1080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42905">
        <w:tc>
          <w:tcPr>
            <w:tcW w:w="1561" w:type="dxa"/>
            <w:vMerge w:val="restart"/>
            <w:vAlign w:val="center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vAlign w:val="center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2" w:type="dxa"/>
            <w:gridSpan w:val="4"/>
            <w:vAlign w:val="center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42905">
        <w:tc>
          <w:tcPr>
            <w:tcW w:w="1561" w:type="dxa"/>
            <w:vMerge/>
            <w:vAlign w:val="center"/>
          </w:tcPr>
          <w:p w:rsidR="00C42905" w:rsidRDefault="00C42905">
            <w:pPr>
              <w:rPr>
                <w:lang w:eastAsia="en-US"/>
              </w:rPr>
            </w:pPr>
          </w:p>
        </w:tc>
        <w:tc>
          <w:tcPr>
            <w:tcW w:w="1603" w:type="dxa"/>
            <w:vMerge/>
            <w:vAlign w:val="center"/>
          </w:tcPr>
          <w:p w:rsidR="00C42905" w:rsidRDefault="00C42905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42905" w:rsidRPr="00E37CBF" w:rsidRDefault="00C42905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42905" w:rsidRDefault="00C4290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42905" w:rsidRDefault="00C4290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42905" w:rsidRDefault="00C42905">
            <w:pPr>
              <w:rPr>
                <w:lang w:eastAsia="en-US"/>
              </w:rPr>
            </w:pPr>
          </w:p>
        </w:tc>
      </w:tr>
      <w:tr w:rsidR="00C42905">
        <w:trPr>
          <w:trHeight w:val="1326"/>
        </w:trPr>
        <w:tc>
          <w:tcPr>
            <w:tcW w:w="1561" w:type="dxa"/>
          </w:tcPr>
          <w:p w:rsidR="00C42905" w:rsidRPr="00E37CBF" w:rsidRDefault="00C42905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Кокотчикова Т.Д.</w:t>
            </w:r>
          </w:p>
        </w:tc>
        <w:tc>
          <w:tcPr>
            <w:tcW w:w="1603" w:type="dxa"/>
          </w:tcPr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«Новобату-ринская</w:t>
            </w:r>
            <w:r w:rsidRPr="00E37CBF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E37CBF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C42905" w:rsidRDefault="00C42905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Инди-видуальная</w:t>
            </w:r>
          </w:p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</w:p>
          <w:p w:rsidR="00C42905" w:rsidRPr="00E37CBF" w:rsidRDefault="00C42905">
            <w:pPr>
              <w:rPr>
                <w:color w:val="333333"/>
                <w:lang w:eastAsia="en-US"/>
              </w:rPr>
            </w:pPr>
          </w:p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42905" w:rsidRPr="00E37CBF" w:rsidRDefault="00C42905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65,6</w:t>
            </w:r>
          </w:p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42905" w:rsidRDefault="00C4290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42905" w:rsidRPr="00E37CBF" w:rsidRDefault="00C42905" w:rsidP="00153F9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42905" w:rsidRPr="00E37CBF" w:rsidRDefault="00C42905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C42905" w:rsidRPr="00E37CBF" w:rsidRDefault="00C4290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C42905" w:rsidRPr="00E37CBF" w:rsidRDefault="00C4290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510677,03</w:t>
            </w:r>
          </w:p>
        </w:tc>
        <w:tc>
          <w:tcPr>
            <w:tcW w:w="1740" w:type="dxa"/>
          </w:tcPr>
          <w:p w:rsidR="00C42905" w:rsidRPr="00E37CBF" w:rsidRDefault="00C42905">
            <w:pPr>
              <w:rPr>
                <w:color w:val="333333"/>
                <w:lang w:val="en-US" w:eastAsia="en-US"/>
              </w:rPr>
            </w:pPr>
          </w:p>
        </w:tc>
      </w:tr>
      <w:tr w:rsidR="00C42905">
        <w:trPr>
          <w:trHeight w:val="839"/>
        </w:trPr>
        <w:tc>
          <w:tcPr>
            <w:tcW w:w="1561" w:type="dxa"/>
          </w:tcPr>
          <w:p w:rsidR="00C42905" w:rsidRDefault="00C42905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3" w:type="dxa"/>
          </w:tcPr>
          <w:p w:rsidR="00C42905" w:rsidRPr="00E37CBF" w:rsidRDefault="00C42905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C42905" w:rsidRPr="00E37CBF" w:rsidRDefault="00C429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Земельный участок приуса-дебный</w:t>
            </w:r>
          </w:p>
        </w:tc>
        <w:tc>
          <w:tcPr>
            <w:tcW w:w="1081" w:type="dxa"/>
          </w:tcPr>
          <w:p w:rsidR="00C42905" w:rsidRPr="00E37CBF" w:rsidRDefault="00C429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C42905" w:rsidRPr="00E37CBF" w:rsidRDefault="00C42905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1928</w:t>
            </w:r>
          </w:p>
        </w:tc>
        <w:tc>
          <w:tcPr>
            <w:tcW w:w="971" w:type="dxa"/>
          </w:tcPr>
          <w:p w:rsidR="00C42905" w:rsidRPr="00E37CBF" w:rsidRDefault="00C42905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42905" w:rsidRPr="00E37CBF" w:rsidRDefault="00C4290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42905" w:rsidRPr="00153F99" w:rsidRDefault="00C42905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C42905" w:rsidRPr="00153F99" w:rsidRDefault="00C42905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65</w:t>
            </w:r>
            <w:r>
              <w:rPr>
                <w:lang w:eastAsia="en-US"/>
              </w:rPr>
              <w:t>,6</w:t>
            </w:r>
          </w:p>
        </w:tc>
        <w:tc>
          <w:tcPr>
            <w:tcW w:w="1080" w:type="dxa"/>
          </w:tcPr>
          <w:p w:rsidR="00C42905" w:rsidRPr="00153F99" w:rsidRDefault="00C42905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42905" w:rsidRPr="00E37CBF" w:rsidRDefault="00C42905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Автомобиль легковой</w:t>
            </w:r>
          </w:p>
          <w:p w:rsidR="00C42905" w:rsidRPr="00E37CBF" w:rsidRDefault="00C42905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СИД</w:t>
            </w:r>
          </w:p>
          <w:p w:rsidR="00C42905" w:rsidRPr="00E37CBF" w:rsidRDefault="00C42905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217230</w:t>
            </w:r>
          </w:p>
        </w:tc>
        <w:tc>
          <w:tcPr>
            <w:tcW w:w="1740" w:type="dxa"/>
          </w:tcPr>
          <w:p w:rsidR="00C42905" w:rsidRPr="00E37CBF" w:rsidRDefault="00C4290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305535,50</w:t>
            </w:r>
          </w:p>
        </w:tc>
        <w:tc>
          <w:tcPr>
            <w:tcW w:w="1740" w:type="dxa"/>
          </w:tcPr>
          <w:p w:rsidR="00C42905" w:rsidRPr="00E37CBF" w:rsidRDefault="00C42905">
            <w:pPr>
              <w:rPr>
                <w:color w:val="800000"/>
                <w:lang w:eastAsia="en-US"/>
              </w:rPr>
            </w:pPr>
          </w:p>
        </w:tc>
      </w:tr>
    </w:tbl>
    <w:p w:rsidR="00C42905" w:rsidRDefault="00C42905" w:rsidP="00F63D91"/>
    <w:p w:rsidR="00C42905" w:rsidRDefault="00C42905" w:rsidP="00F63D91"/>
    <w:p w:rsidR="00C42905" w:rsidRDefault="00C42905"/>
    <w:sectPr w:rsidR="00C42905" w:rsidSect="004402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D91"/>
    <w:rsid w:val="00153F99"/>
    <w:rsid w:val="002A4F8A"/>
    <w:rsid w:val="0032464C"/>
    <w:rsid w:val="0044027B"/>
    <w:rsid w:val="00471996"/>
    <w:rsid w:val="00607552"/>
    <w:rsid w:val="00682640"/>
    <w:rsid w:val="006E26E7"/>
    <w:rsid w:val="00860A75"/>
    <w:rsid w:val="0089736E"/>
    <w:rsid w:val="00A25E4B"/>
    <w:rsid w:val="00BD30C6"/>
    <w:rsid w:val="00C42905"/>
    <w:rsid w:val="00C8615A"/>
    <w:rsid w:val="00CA17A0"/>
    <w:rsid w:val="00CA60E9"/>
    <w:rsid w:val="00DC554F"/>
    <w:rsid w:val="00E37CBF"/>
    <w:rsid w:val="00E465DF"/>
    <w:rsid w:val="00EC067A"/>
    <w:rsid w:val="00F63D91"/>
    <w:rsid w:val="00FE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3D9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3F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133</Words>
  <Characters>760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2014-05-07T10:04:00Z</dcterms:created>
  <dcterms:modified xsi:type="dcterms:W3CDTF">2016-04-29T05:51:00Z</dcterms:modified>
</cp:coreProperties>
</file>